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зем-2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154B0B">
        <w:rPr>
          <w:color w:val="000000" w:themeColor="text1"/>
          <w:sz w:val="23"/>
          <w:szCs w:val="23"/>
        </w:rPr>
        <w:t>10.01.2022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133C6C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133C6C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133C6C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133C6C">
        <w:fldChar w:fldCharType="begin"/>
      </w:r>
      <w:r w:rsidR="00974B56">
        <w:instrText xml:space="preserve">DOCVARIABLE "SP_FUNC:GetVivodOjectov(CONTEXT)"  \* MERGEFORMAT </w:instrText>
      </w:r>
      <w:r w:rsidR="00133C6C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133C6C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133C6C">
        <w:fldChar w:fldCharType="begin"/>
      </w:r>
      <w:r w:rsidR="00974B56">
        <w:instrText xml:space="preserve">DOCVARIABLE "SP_FUNC: GetObjectRegin (CONTEXT)" \* MERGEFORMAT </w:instrText>
      </w:r>
      <w:r w:rsidR="00133C6C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133C6C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862CCC" w:rsidRPr="005E6415" w:rsidRDefault="00862CCC" w:rsidP="00862CCC">
      <w:pPr>
        <w:widowControl/>
        <w:ind w:left="426" w:hanging="426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нет.</w:t>
      </w:r>
    </w:p>
    <w:p w:rsidR="00862CCC" w:rsidRPr="00CD512E" w:rsidRDefault="00862CCC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lastRenderedPageBreak/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133C6C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133C6C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133C6C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133C6C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133C6C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133C6C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133C6C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133C6C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3C6C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62CCC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1314</TotalTime>
  <Pages>5</Pages>
  <Words>1740</Words>
  <Characters>13390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35</cp:revision>
  <cp:lastPrinted>2020-11-26T06:18:00Z</cp:lastPrinted>
  <dcterms:created xsi:type="dcterms:W3CDTF">2020-11-19T08:31:00Z</dcterms:created>
  <dcterms:modified xsi:type="dcterms:W3CDTF">2024-03-26T07:21:00Z</dcterms:modified>
</cp:coreProperties>
</file>